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CA" w:rsidRDefault="00C77C4E" w:rsidP="00C77C4E">
      <w:pPr>
        <w:jc w:val="center"/>
      </w:pPr>
      <w:r>
        <w:rPr>
          <w:noProof/>
          <w:lang w:eastAsia="en-GB"/>
        </w:rPr>
        <w:drawing>
          <wp:inline distT="0" distB="0" distL="0" distR="0" wp14:anchorId="1214B93F" wp14:editId="74E4D436">
            <wp:extent cx="6197019" cy="54223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5099" cy="543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C4E" w:rsidRDefault="00C77C4E" w:rsidP="00C77C4E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37A8BD81" wp14:editId="04FA19DA">
            <wp:extent cx="5835761" cy="613562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1435" cy="6162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C4E" w:rsidRDefault="00C77C4E" w:rsidP="00C77C4E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03B7DA1D" wp14:editId="45C2E5B8">
            <wp:extent cx="5839422" cy="6693408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3065" cy="6709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7C4E" w:rsidSect="00C77C4E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C4E" w:rsidRDefault="00C77C4E" w:rsidP="00C77C4E">
      <w:pPr>
        <w:spacing w:after="0" w:line="240" w:lineRule="auto"/>
      </w:pPr>
      <w:r>
        <w:separator/>
      </w:r>
    </w:p>
  </w:endnote>
  <w:endnote w:type="continuationSeparator" w:id="0">
    <w:p w:rsidR="00C77C4E" w:rsidRDefault="00C77C4E" w:rsidP="00C7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C4E" w:rsidRDefault="00C77C4E" w:rsidP="00C77C4E">
      <w:pPr>
        <w:spacing w:after="0" w:line="240" w:lineRule="auto"/>
      </w:pPr>
      <w:r>
        <w:separator/>
      </w:r>
    </w:p>
  </w:footnote>
  <w:footnote w:type="continuationSeparator" w:id="0">
    <w:p w:rsidR="00C77C4E" w:rsidRDefault="00C77C4E" w:rsidP="00C7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C4E" w:rsidRPr="00C77C4E" w:rsidRDefault="00C77C4E" w:rsidP="00C77C4E">
    <w:pPr>
      <w:pStyle w:val="Header"/>
      <w:jc w:val="center"/>
      <w:rPr>
        <w:rFonts w:ascii="Comic Sans MS" w:hAnsi="Comic Sans MS"/>
        <w:b/>
        <w:sz w:val="56"/>
        <w:szCs w:val="56"/>
      </w:rPr>
    </w:pPr>
    <w:r w:rsidRPr="00C77C4E">
      <w:rPr>
        <w:rFonts w:ascii="Comic Sans MS" w:hAnsi="Comic Sans MS"/>
        <w:b/>
        <w:sz w:val="56"/>
        <w:szCs w:val="56"/>
      </w:rPr>
      <w:t>Y5 Spellings</w:t>
    </w:r>
  </w:p>
  <w:p w:rsidR="00C77C4E" w:rsidRDefault="0019036D" w:rsidP="00C77C4E">
    <w:pPr>
      <w:pStyle w:val="Header"/>
      <w:jc w:val="center"/>
      <w:rPr>
        <w:rFonts w:ascii="Comic Sans MS" w:hAnsi="Comic Sans MS"/>
        <w:sz w:val="24"/>
        <w:szCs w:val="24"/>
        <w:u w:val="single"/>
      </w:rPr>
    </w:pPr>
    <w:r>
      <w:rPr>
        <w:rFonts w:ascii="Comic Sans MS" w:hAnsi="Comic Sans MS"/>
        <w:sz w:val="56"/>
        <w:szCs w:val="56"/>
        <w:u w:val="single"/>
      </w:rPr>
      <w:t>Unit 2B Assessment</w:t>
    </w:r>
  </w:p>
  <w:p w:rsidR="00C77C4E" w:rsidRPr="00C77C4E" w:rsidRDefault="00C77C4E" w:rsidP="00C77C4E">
    <w:pPr>
      <w:pStyle w:val="Header"/>
      <w:jc w:val="center"/>
      <w:rPr>
        <w:rFonts w:ascii="Comic Sans MS" w:hAnsi="Comic Sans MS"/>
        <w:sz w:val="24"/>
        <w:szCs w:val="24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C4E"/>
    <w:rsid w:val="00111392"/>
    <w:rsid w:val="0019036D"/>
    <w:rsid w:val="00731FCA"/>
    <w:rsid w:val="00C7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D5CB2"/>
  <w15:chartTrackingRefBased/>
  <w15:docId w15:val="{BE5057C2-0F84-4503-AA05-BA214F7D1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C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C4E"/>
  </w:style>
  <w:style w:type="paragraph" w:styleId="Footer">
    <w:name w:val="footer"/>
    <w:basedOn w:val="Normal"/>
    <w:link w:val="FooterChar"/>
    <w:uiPriority w:val="99"/>
    <w:unhideWhenUsed/>
    <w:rsid w:val="00C77C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9DAED8AF</Template>
  <TotalTime>2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2020-05-14T16:22:00Z</dcterms:created>
  <dcterms:modified xsi:type="dcterms:W3CDTF">2020-05-14T16:23:00Z</dcterms:modified>
</cp:coreProperties>
</file>